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220261" w:rsidRDefault="00D239AD" w:rsidP="00D239AD">
      <w:pPr>
        <w:spacing w:after="0" w:line="240" w:lineRule="auto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20261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การต่ออายุใบอนุญาตประกอบกิจการสถานีบริการน้ำมัน</w:t>
      </w:r>
    </w:p>
    <w:p w14:paraId="16FCEC75" w14:textId="1DC63FD3" w:rsidR="00D239AD" w:rsidRPr="00220261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20261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220261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220261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22026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220261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220261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22026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กระทรวงพลังงาน</w:t>
      </w:r>
    </w:p>
    <w:p w14:paraId="4C84CC92" w14:textId="77777777" w:rsidR="003F4A0D" w:rsidRPr="00220261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220261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83BCE8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220261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220261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220261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การต่ออายุใบอนุญาตประกอบกิจการสถานีบริการน้ำมัน</w:t>
      </w:r>
    </w:p>
    <w:p w14:paraId="57553D54" w14:textId="1B3FE95E" w:rsidR="00132E1B" w:rsidRPr="00220261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220261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220261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220261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220261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220261" w14:paraId="77FFD68C" w14:textId="77777777" w:rsidTr="008C1396">
        <w:tc>
          <w:tcPr>
            <w:tcW w:w="675" w:type="dxa"/>
          </w:tcPr>
          <w:p w14:paraId="23D761D9" w14:textId="12281EB4" w:rsidR="00394708" w:rsidRPr="00220261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12EC78C0" w:rsidR="00394708" w:rsidRPr="00220261" w:rsidRDefault="00394708" w:rsidP="002202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220261" w14:paraId="2861ACB5" w14:textId="77777777" w:rsidTr="008C1396">
        <w:tc>
          <w:tcPr>
            <w:tcW w:w="675" w:type="dxa"/>
          </w:tcPr>
          <w:p w14:paraId="0F15F27F" w14:textId="77777777" w:rsidR="00394708" w:rsidRPr="00220261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4A5D177" w14:textId="14E12981" w:rsidR="00394708" w:rsidRPr="00220261" w:rsidRDefault="00394708" w:rsidP="002202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ประกาศกรมธุรกิจพลังงาน เรื่อง กำหนดสถานที่แจ้งการประกอบกิจการควบคุมประเภทที่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สถานที่ยื่น แบบคำขอ และแบบใบอนุญาตของการประกอบกิจการควบคุมประเภทที่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220261" w14:paraId="588ABB4F" w14:textId="77777777" w:rsidTr="008C1396">
        <w:tc>
          <w:tcPr>
            <w:tcW w:w="675" w:type="dxa"/>
          </w:tcPr>
          <w:p w14:paraId="462B5380" w14:textId="77777777" w:rsidR="00394708" w:rsidRPr="00220261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906E4F7" w14:textId="1D0205D8" w:rsidR="00394708" w:rsidRPr="00220261" w:rsidRDefault="00394708" w:rsidP="002202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ประกาศกระทรวงพลังงาน เรื่อง หลักเกณฑ์และวิธีการในการจัดให้มีการประกันภัยความรับผิดตามกฎหมายแก่ผู้ได้รับความเสียหายจากภัยอันเกิดจากการประกอบกิจการควบคุมประเภทที่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 2557</w:t>
            </w:r>
          </w:p>
        </w:tc>
      </w:tr>
      <w:tr w:rsidR="0087182F" w:rsidRPr="00220261" w14:paraId="3FEE62DD" w14:textId="77777777" w:rsidTr="008C1396">
        <w:tc>
          <w:tcPr>
            <w:tcW w:w="675" w:type="dxa"/>
          </w:tcPr>
          <w:p w14:paraId="5D40AEE6" w14:textId="77777777" w:rsidR="00394708" w:rsidRPr="00220261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BB37DD0" w14:textId="71A6E9FC" w:rsidR="00394708" w:rsidRPr="00220261" w:rsidRDefault="00394708" w:rsidP="002202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พระราชบัญญัติควบคุมน้ำมันเชื้อเพลิง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2542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2)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220261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สังคม</w:t>
      </w:r>
      <w:r w:rsidR="00C81DB8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220261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220261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ส่วนกลาง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ส่วนภูมิภาค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220261" w:rsidRDefault="00075E4A" w:rsidP="00175150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426" w:hanging="426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>. 2556</w:t>
      </w:r>
      <w:r w:rsidR="00C77AEA"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220261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22026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220261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22026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22026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220261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220261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>350</w:t>
      </w:r>
      <w:r w:rsidR="00C81DB8"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220261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>350</w:t>
      </w:r>
      <w:r w:rsidR="00C81DB8"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220261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220261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220261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การต่ออายุใบอนุญาตประกอบกิจการสถานีบริการน้ำมัน อบต</w:t>
      </w:r>
      <w:r w:rsidR="00094F82" w:rsidRPr="00220261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220261">
        <w:rPr>
          <w:rFonts w:ascii="TH SarabunIT๙" w:hAnsi="TH SarabunIT๙" w:cs="TH SarabunIT๙"/>
          <w:noProof/>
          <w:sz w:val="32"/>
          <w:szCs w:val="32"/>
        </w:rPr>
        <w:t>21/07/2015 22:26</w:t>
      </w:r>
      <w:r w:rsidR="00094F82" w:rsidRPr="0022026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220261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220261" w14:paraId="5F1398AA" w14:textId="77777777" w:rsidTr="009B7715">
        <w:tc>
          <w:tcPr>
            <w:tcW w:w="675" w:type="dxa"/>
          </w:tcPr>
          <w:p w14:paraId="08D93DD3" w14:textId="25F72274" w:rsidR="00094F82" w:rsidRPr="00220261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220261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2026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220261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220261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38B629D" w14:textId="704ABE2C" w:rsidR="0018441F" w:rsidRPr="00220261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491DCF0E" w:rsidR="008E2900" w:rsidRPr="00B16C21" w:rsidRDefault="00B16C21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ใบอนุญาตประกอบกิจการมีอายุถึงวันที่ ๓๑ ธันวาคมของปีนั้น การต่ออายุใบอนุญาตให้ยื่นคำขอตามแบบ ธพ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น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๓ พร้อมเอกสารหลักฐานที่ถูกต้องครบถ้วนภายใน ๖๐ วันก่อนวันที่ใบอนุญาตสิ้นอายุ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lastRenderedPageBreak/>
        <w:t xml:space="preserve">หมายเหตุ 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>: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๑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หากเห็นว่าคำขอไม่ถูกต้องหรือยังขาดเอกสารหรือหลักฐานใด และไม่อาจแก้ไข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หลักฐานร่วมกัน พร้อมกำหนดระยะเวลาให้ผู้ยื่นคำขอดำเนินการแก้ไข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๒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๓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๔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 จะมีการแจ้งผลการพิจารณาให้ผู้ยื่นคำขอทราบภายใน ๗ วันนับแต่วันที่พิจารณาแล้วเสร็จทางจดหมายอิเล็กทรอนิคส์ 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t xml:space="preserve">(Email) </w:t>
      </w:r>
      <w:r w:rsidR="00575FAF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หรือหากประสงค์ให้จัดส่งผลให้ทางไปรษณีย์ โปรดแนบซอง จ่าหน้าถึง ตัวท่านเองให้ชัดเจน พร้อมติดแสตมป์สำหรับค่าไปรษณีย์ลงทะเบียนตามอัตราของบริษัท ไปรษณีย์ไทย จำกัดกำหนด</w:t>
      </w:r>
      <w:r w:rsidR="00575FAF" w:rsidRPr="00220261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38C605B1" w:rsidR="0065175D" w:rsidRPr="00220261" w:rsidRDefault="00B16C21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65175D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220261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220261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220261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220261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220261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220261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220261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220261" w14:paraId="50E97DA5" w14:textId="77777777" w:rsidTr="00701FE8">
        <w:tc>
          <w:tcPr>
            <w:tcW w:w="675" w:type="dxa"/>
          </w:tcPr>
          <w:p w14:paraId="5E768AD0" w14:textId="2C6E62E0" w:rsidR="00313D38" w:rsidRPr="00220261" w:rsidRDefault="00313D38" w:rsidP="00701FE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220261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22026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77777777" w:rsidR="00313D38" w:rsidRPr="0022026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 รับคำขอ และตรวจสอบความถูกต้องของคำขอ และความครบถ้วนของเอกสารตามรายการเอกสารหลักฐานที่กำหนด และส่งเรื่องให้สำนักความปลอดภัยธุรกิจน้ำมัน</w:t>
            </w:r>
          </w:p>
          <w:p w14:paraId="2A225131" w14:textId="77777777" w:rsidR="00313D38" w:rsidRPr="0022026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220261" w:rsidRDefault="00313D38" w:rsidP="00701F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22026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22026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20261" w14:paraId="5F8B63C1" w14:textId="77777777" w:rsidTr="00701FE8">
        <w:tc>
          <w:tcPr>
            <w:tcW w:w="675" w:type="dxa"/>
          </w:tcPr>
          <w:p w14:paraId="37538B02" w14:textId="77777777" w:rsidR="00313D38" w:rsidRPr="00220261" w:rsidRDefault="00313D38" w:rsidP="00701FE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B089396" w14:textId="77777777" w:rsidR="00313D38" w:rsidRPr="00220261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3129C63" w14:textId="77777777" w:rsidR="00313D38" w:rsidRPr="0022026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6C0652F6" w14:textId="77777777" w:rsidR="00313D38" w:rsidRPr="0022026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เจ้าหน้าที่ผู้รับผิดชอบพิจารณา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ตรวจสอบ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-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ผลการตรวจสอบความปลอดภัย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-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เอกสารหลักฐานประกอบ โดยมีระยะเวลาพิจารณา ดังนี้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-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กรณียื่นเรื่องในเดือนพฤศจิกายน ใช้ระยะเวลาพิจารณา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42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วัน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-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กรณียื่นเรื่องในเดือนธันวาคม ใช้ระยะเวลาพิจารณา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72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  <w:p w14:paraId="49A98EC5" w14:textId="77777777" w:rsidR="00313D38" w:rsidRPr="0022026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08D6E885" w14:textId="77777777" w:rsidR="00313D38" w:rsidRPr="00220261" w:rsidRDefault="00313D38" w:rsidP="00701F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42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ถึง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72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7A2FEB3" w14:textId="77777777" w:rsidR="00313D38" w:rsidRPr="0022026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311DE57" w14:textId="77777777" w:rsidR="00313D38" w:rsidRPr="0022026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20261" w14:paraId="2AB3FD32" w14:textId="77777777" w:rsidTr="00701FE8">
        <w:tc>
          <w:tcPr>
            <w:tcW w:w="675" w:type="dxa"/>
          </w:tcPr>
          <w:p w14:paraId="017ECD25" w14:textId="77777777" w:rsidR="00313D38" w:rsidRPr="00220261" w:rsidRDefault="00313D38" w:rsidP="00701FE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890A961" w14:textId="77777777" w:rsidR="00313D38" w:rsidRPr="00220261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60BEDD22" w14:textId="77777777" w:rsidR="00313D38" w:rsidRPr="0022026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15364024" w14:textId="77777777" w:rsidR="00313D38" w:rsidRPr="0022026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ลงนามในใบอนุญาต</w:t>
            </w:r>
          </w:p>
          <w:p w14:paraId="5D474FF0" w14:textId="77777777" w:rsidR="00313D38" w:rsidRPr="0022026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13D28022" w14:textId="77777777" w:rsidR="00313D38" w:rsidRPr="00220261" w:rsidRDefault="00313D38" w:rsidP="00701F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0D8A58F1" w14:textId="77777777" w:rsidR="00313D38" w:rsidRPr="0022026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F82DF0F" w14:textId="77777777" w:rsidR="00313D38" w:rsidRPr="0022026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220261" w:rsidRDefault="00C26ED0" w:rsidP="00701FE8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220261">
        <w:rPr>
          <w:rFonts w:ascii="TH SarabunIT๙" w:hAnsi="TH SarabunIT๙" w:cs="TH SarabunIT๙"/>
          <w:noProof/>
          <w:sz w:val="32"/>
          <w:szCs w:val="32"/>
        </w:rPr>
        <w:t xml:space="preserve">45 </w:t>
      </w:r>
      <w:r w:rsidR="009B68CC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ถึง </w:t>
      </w:r>
      <w:r w:rsidR="009B68CC" w:rsidRPr="00220261">
        <w:rPr>
          <w:rFonts w:ascii="TH SarabunIT๙" w:hAnsi="TH SarabunIT๙" w:cs="TH SarabunIT๙"/>
          <w:noProof/>
          <w:sz w:val="32"/>
          <w:szCs w:val="32"/>
        </w:rPr>
        <w:t xml:space="preserve">75 </w:t>
      </w:r>
      <w:r w:rsidR="009B68CC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220261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220261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38C54357" w:rsidR="008D7B9E" w:rsidRPr="00220261" w:rsidRDefault="00701FE8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22026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731312B5" w14:textId="77777777" w:rsidR="00AA7734" w:rsidRPr="00220261" w:rsidRDefault="00AA7734" w:rsidP="00E40D98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220261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220261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22026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22026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220261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22026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22026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220261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22026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220261" w14:paraId="02E3093D" w14:textId="77777777" w:rsidTr="00E40D98">
        <w:trPr>
          <w:jc w:val="center"/>
        </w:trPr>
        <w:tc>
          <w:tcPr>
            <w:tcW w:w="675" w:type="dxa"/>
          </w:tcPr>
          <w:p w14:paraId="0FFF921A" w14:textId="21D3E466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22026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22026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22026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กรณีบุคคลธรรมดา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20261" w14:paraId="0E5078DE" w14:textId="77777777" w:rsidTr="00E40D98">
        <w:trPr>
          <w:jc w:val="center"/>
        </w:trPr>
        <w:tc>
          <w:tcPr>
            <w:tcW w:w="675" w:type="dxa"/>
          </w:tcPr>
          <w:p w14:paraId="56052A39" w14:textId="77777777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F31BC5A" w14:textId="77777777" w:rsidR="00452B6B" w:rsidRPr="0022026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521394E6" w14:textId="77777777" w:rsidR="00452B6B" w:rsidRPr="0022026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54440AFA" w14:textId="77777777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1660757" w14:textId="77777777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2346B5F" w14:textId="77777777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0080263" w14:textId="77777777" w:rsidR="00452B6B" w:rsidRPr="0022026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กรณีบุคคลธรรมดา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20261" w14:paraId="2A1263B7" w14:textId="77777777" w:rsidTr="00E40D98">
        <w:trPr>
          <w:jc w:val="center"/>
        </w:trPr>
        <w:tc>
          <w:tcPr>
            <w:tcW w:w="675" w:type="dxa"/>
          </w:tcPr>
          <w:p w14:paraId="40399B83" w14:textId="77777777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D0FD9A3" w14:textId="77777777" w:rsidR="00452B6B" w:rsidRPr="0022026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641D3561" w14:textId="77777777" w:rsidR="00452B6B" w:rsidRPr="0022026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559" w:type="dxa"/>
          </w:tcPr>
          <w:p w14:paraId="4F95AB1F" w14:textId="77777777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BD298C8" w14:textId="77777777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93C064D" w14:textId="77777777" w:rsidR="00452B6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ECA830D" w14:textId="77777777" w:rsidR="00452B6B" w:rsidRPr="0022026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พร้อมปิดอากรแสตมป์ตามประมวลรัษฎากร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/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รับรองสำเนาถูกต้องเฉพาะบัตรประจำตัวประชาชนทั้งของผู้มอบอำนาจและผู้รับมอบอำนาจ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11D1D6A" w14:textId="77777777" w:rsidR="00E40D98" w:rsidRDefault="00E40D98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4FE38D6" w14:textId="77777777" w:rsidR="00E40D98" w:rsidRDefault="00E40D98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7D72E99" w14:textId="77777777" w:rsidR="00E40D98" w:rsidRPr="00220261" w:rsidRDefault="00E40D98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220261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220261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220261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220261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220261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220261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220261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220261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220261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2026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220261" w14:paraId="7ED62404" w14:textId="77777777" w:rsidTr="00E40D98">
        <w:tc>
          <w:tcPr>
            <w:tcW w:w="675" w:type="dxa"/>
          </w:tcPr>
          <w:p w14:paraId="7845BF89" w14:textId="58EDE4CC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คำขอต่ออายุใบอนุญาตประกอบกิจการ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 ธพ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๓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FD3D152" w14:textId="2A5AF49F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กรมธุรกิจพลังงาน</w:t>
            </w:r>
          </w:p>
        </w:tc>
        <w:tc>
          <w:tcPr>
            <w:tcW w:w="1559" w:type="dxa"/>
          </w:tcPr>
          <w:p w14:paraId="5C122349" w14:textId="7E674FCD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ผู้มีอำนาจลงนาม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20261" w14:paraId="2566AD96" w14:textId="77777777" w:rsidTr="00E40D98">
        <w:tc>
          <w:tcPr>
            <w:tcW w:w="675" w:type="dxa"/>
          </w:tcPr>
          <w:p w14:paraId="1E881CBA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6C2DCB7" w14:textId="77777777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สำเนาใบอนุญาตประกอบกิจการ</w:t>
            </w:r>
          </w:p>
        </w:tc>
        <w:tc>
          <w:tcPr>
            <w:tcW w:w="1843" w:type="dxa"/>
          </w:tcPr>
          <w:p w14:paraId="5C9A4DD1" w14:textId="77777777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สำนักความปลอดภัยธุรกิจน้ำมัน</w:t>
            </w:r>
          </w:p>
        </w:tc>
        <w:tc>
          <w:tcPr>
            <w:tcW w:w="1559" w:type="dxa"/>
          </w:tcPr>
          <w:p w14:paraId="26A83600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E2C6722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87D419E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84B2210" w14:textId="77777777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20261" w14:paraId="48D32EF3" w14:textId="77777777" w:rsidTr="00E40D98">
        <w:tc>
          <w:tcPr>
            <w:tcW w:w="675" w:type="dxa"/>
          </w:tcPr>
          <w:p w14:paraId="6F1E0AF0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E9682E9" w14:textId="77777777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สัญญาประกันภัยภัยหรือกรมธรรม์ประกันภัยความรับผิดชอบตามกฎหมายแก่ผู้ได้รับความเสียหายจากภัยอันเกิดจากการประกอบกิจการควบคุมประเภทที่ ๓</w:t>
            </w:r>
          </w:p>
        </w:tc>
        <w:tc>
          <w:tcPr>
            <w:tcW w:w="1843" w:type="dxa"/>
          </w:tcPr>
          <w:p w14:paraId="1F2909E0" w14:textId="77777777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46C9924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53BA77C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C951CBB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F7C2639" w14:textId="77777777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20261" w14:paraId="62C4982C" w14:textId="77777777" w:rsidTr="00E40D98">
        <w:tc>
          <w:tcPr>
            <w:tcW w:w="675" w:type="dxa"/>
            <w:vAlign w:val="center"/>
          </w:tcPr>
          <w:p w14:paraId="68BCFCBD" w14:textId="77777777" w:rsidR="00AC4ACB" w:rsidRPr="00220261" w:rsidRDefault="00AC4ACB" w:rsidP="00AC4AC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538BE0B" w14:textId="77777777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อื่นๆ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CDF8E9A" w14:textId="77777777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76E8549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5FC051B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05CB081" w14:textId="77777777" w:rsidR="00AC4ACB" w:rsidRPr="00220261" w:rsidRDefault="00AC4ACB" w:rsidP="00E40D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EEC1A95" w14:textId="77777777" w:rsidR="00AC4ACB" w:rsidRPr="00220261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220261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220261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220261" w14:paraId="21631802" w14:textId="77777777" w:rsidTr="00090552">
        <w:tc>
          <w:tcPr>
            <w:tcW w:w="534" w:type="dxa"/>
          </w:tcPr>
          <w:p w14:paraId="55909BBE" w14:textId="396F5019" w:rsidR="00A13B6C" w:rsidRPr="00220261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220261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ค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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าธรรมเนียมใบอนุญาตประกอบกิจการควบคุมประเภทที่ 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3</w:t>
            </w:r>
          </w:p>
          <w:p w14:paraId="201E5AF3" w14:textId="1523A104" w:rsidR="00E90756" w:rsidRPr="00220261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200 </w:t>
            </w:r>
            <w:r w:rsidR="00F5490C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6504B2CE" w:rsidR="00A13B6C" w:rsidRPr="00220261" w:rsidRDefault="00E90756" w:rsidP="00E40D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13B6C" w:rsidRPr="00220261" w14:paraId="7BE2FF53" w14:textId="77777777" w:rsidTr="00090552">
        <w:tc>
          <w:tcPr>
            <w:tcW w:w="534" w:type="dxa"/>
          </w:tcPr>
          <w:p w14:paraId="2B0ECC38" w14:textId="77777777" w:rsidR="00A13B6C" w:rsidRPr="00220261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71BD39F6" w14:textId="77777777" w:rsidR="00A13B6C" w:rsidRPr="00220261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ค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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าธรรมเนียมการอนุญาตให้ใช้ภาชนะบรรจุน้ำมัน เป็นไปตามข้อ 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62 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ของกฎกระทรวงกำหนดหลักเกณฑ์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22026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2556</w:t>
            </w:r>
          </w:p>
          <w:p w14:paraId="0365865C" w14:textId="004C64A1" w:rsidR="00E90756" w:rsidRPr="00220261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="00F5490C"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8E031CA" w14:textId="0DBD1529" w:rsidR="00A13B6C" w:rsidRPr="00220261" w:rsidRDefault="00E90756" w:rsidP="00E40D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22026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2026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25DD3C1F" w14:textId="77777777" w:rsidR="008E2900" w:rsidRPr="00220261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220261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220261" w14:paraId="07DF31DE" w14:textId="77777777" w:rsidTr="00C1539D">
        <w:tc>
          <w:tcPr>
            <w:tcW w:w="534" w:type="dxa"/>
          </w:tcPr>
          <w:p w14:paraId="07FE0908" w14:textId="7E60931D" w:rsidR="00EA6950" w:rsidRPr="00220261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220261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22026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220261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22026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220261" w14:paraId="322A244A" w14:textId="77777777" w:rsidTr="00C1539D">
        <w:tc>
          <w:tcPr>
            <w:tcW w:w="534" w:type="dxa"/>
          </w:tcPr>
          <w:p w14:paraId="4E6A1766" w14:textId="77777777" w:rsidR="00EA6950" w:rsidRPr="00220261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2</w:t>
            </w:r>
            <w:r w:rsidR="00811134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71094D2" w14:textId="77777777" w:rsidR="00EA6950" w:rsidRPr="00220261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22026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220261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22026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220261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220261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220261" w14:paraId="676E0C19" w14:textId="77777777" w:rsidTr="00C1539D">
        <w:tc>
          <w:tcPr>
            <w:tcW w:w="675" w:type="dxa"/>
          </w:tcPr>
          <w:p w14:paraId="433A4F23" w14:textId="62F1C53B" w:rsidR="00F064C0" w:rsidRPr="00220261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22026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29E180DE" w:rsidR="00F064C0" w:rsidRPr="00220261" w:rsidRDefault="00F064C0" w:rsidP="00E40D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 ธพ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๓ เป็นไปตามประกาศกรมธุรกิจพลังงาน เรื่อง กำหนดสถานที่แจ้งการประกอบกิจการควบคุมประเภทที่ ๒ สถานที่ยื่น แบบคำขอ และแบบใบอนุญาตของการประกอบกิจการควบคุมประเภทที่ ๓ พ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๒๕๕๖</w:t>
            </w:r>
            <w:r w:rsidRPr="00220261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Pr="00220261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220261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220261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20261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688B8321" w14:textId="77777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B19849E" w14:textId="77777777" w:rsidR="00E40D98" w:rsidRDefault="00E40D9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D0187C1" w14:textId="77777777" w:rsidR="00E40D98" w:rsidRDefault="00E40D9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EC1AF3C" w14:textId="77777777" w:rsidR="00E40D98" w:rsidRDefault="00E40D9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259BABD" w14:textId="77777777" w:rsidR="00E40D98" w:rsidRDefault="00E40D98" w:rsidP="0064558D">
      <w:pPr>
        <w:spacing w:after="0" w:line="240" w:lineRule="auto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576C6C82" w14:textId="77777777" w:rsidR="00E40D98" w:rsidRDefault="00E40D9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8B9DA7" w14:textId="77777777" w:rsidR="00E40D98" w:rsidRPr="00220261" w:rsidRDefault="00E40D9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220261" w14:paraId="6D0BBF17" w14:textId="77777777" w:rsidTr="0064558D">
        <w:tc>
          <w:tcPr>
            <w:tcW w:w="1418" w:type="dxa"/>
          </w:tcPr>
          <w:p w14:paraId="71CC28E5" w14:textId="77777777" w:rsidR="0064558D" w:rsidRPr="0022026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220261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220261" w14:paraId="3FCBCAB2" w14:textId="77777777" w:rsidTr="0064558D">
        <w:tc>
          <w:tcPr>
            <w:tcW w:w="1418" w:type="dxa"/>
          </w:tcPr>
          <w:p w14:paraId="76AEC54C" w14:textId="77777777" w:rsidR="0064558D" w:rsidRPr="0022026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2D63815A" w:rsidR="0064558D" w:rsidRPr="00220261" w:rsidRDefault="00C21A55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220261" w14:paraId="4A1DF6A2" w14:textId="77777777" w:rsidTr="0064558D">
        <w:tc>
          <w:tcPr>
            <w:tcW w:w="1418" w:type="dxa"/>
          </w:tcPr>
          <w:p w14:paraId="082BD70C" w14:textId="77777777" w:rsidR="0064558D" w:rsidRPr="0022026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082BF520" w14:textId="77777777" w:rsidR="00E40D98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19677E01" w:rsidR="0064558D" w:rsidRPr="00220261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220261" w14:paraId="105C0B62" w14:textId="77777777" w:rsidTr="0064558D">
        <w:tc>
          <w:tcPr>
            <w:tcW w:w="1418" w:type="dxa"/>
          </w:tcPr>
          <w:p w14:paraId="7A8B8EDF" w14:textId="77777777" w:rsidR="0064558D" w:rsidRPr="0022026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220261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220261" w14:paraId="6BB94F10" w14:textId="77777777" w:rsidTr="0064558D">
        <w:tc>
          <w:tcPr>
            <w:tcW w:w="1418" w:type="dxa"/>
          </w:tcPr>
          <w:p w14:paraId="362D6899" w14:textId="77777777" w:rsidR="0064558D" w:rsidRPr="0022026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220261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2026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220261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220261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220261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220261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220261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61B32" w14:textId="77777777" w:rsidR="0040613E" w:rsidRDefault="0040613E" w:rsidP="00C81DB8">
      <w:pPr>
        <w:spacing w:after="0" w:line="240" w:lineRule="auto"/>
      </w:pPr>
      <w:r>
        <w:separator/>
      </w:r>
    </w:p>
  </w:endnote>
  <w:endnote w:type="continuationSeparator" w:id="0">
    <w:p w14:paraId="7925A9C2" w14:textId="77777777" w:rsidR="0040613E" w:rsidRDefault="0040613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92270" w14:textId="77777777" w:rsidR="0040613E" w:rsidRDefault="0040613E" w:rsidP="00C81DB8">
      <w:pPr>
        <w:spacing w:after="0" w:line="240" w:lineRule="auto"/>
      </w:pPr>
      <w:r>
        <w:separator/>
      </w:r>
    </w:p>
  </w:footnote>
  <w:footnote w:type="continuationSeparator" w:id="0">
    <w:p w14:paraId="6281C754" w14:textId="77777777" w:rsidR="0040613E" w:rsidRDefault="0040613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220261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2026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2026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2026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40D98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220261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220261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220261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220261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220261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E40D98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220261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150"/>
    <w:rsid w:val="0017533B"/>
    <w:rsid w:val="0018441F"/>
    <w:rsid w:val="0019582A"/>
    <w:rsid w:val="001B1C8D"/>
    <w:rsid w:val="001E05C0"/>
    <w:rsid w:val="00201E94"/>
    <w:rsid w:val="00210AAF"/>
    <w:rsid w:val="00216FA4"/>
    <w:rsid w:val="00220261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0613E"/>
    <w:rsid w:val="00422EAB"/>
    <w:rsid w:val="00444BFB"/>
    <w:rsid w:val="00452B6B"/>
    <w:rsid w:val="004C0C85"/>
    <w:rsid w:val="004C3BDE"/>
    <w:rsid w:val="004E00B7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1FE8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16C21"/>
    <w:rsid w:val="00B23DA2"/>
    <w:rsid w:val="00B509FC"/>
    <w:rsid w:val="00B95782"/>
    <w:rsid w:val="00BB05F4"/>
    <w:rsid w:val="00BC5DA7"/>
    <w:rsid w:val="00BF6CA4"/>
    <w:rsid w:val="00C1539D"/>
    <w:rsid w:val="00C21238"/>
    <w:rsid w:val="00C21A55"/>
    <w:rsid w:val="00C26ED0"/>
    <w:rsid w:val="00C3045F"/>
    <w:rsid w:val="00C77AEA"/>
    <w:rsid w:val="00C81DB8"/>
    <w:rsid w:val="00CA51BD"/>
    <w:rsid w:val="00CC2CB9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40D98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BD6CA-D21E-49C2-A491-BD91B90A3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</TotalTime>
  <Pages>5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8</cp:revision>
  <cp:lastPrinted>2015-03-02T15:12:00Z</cp:lastPrinted>
  <dcterms:created xsi:type="dcterms:W3CDTF">2015-08-17T06:33:00Z</dcterms:created>
  <dcterms:modified xsi:type="dcterms:W3CDTF">2015-08-20T08:04:00Z</dcterms:modified>
</cp:coreProperties>
</file>